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73ACDAA4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>Durchführung Straßenbauarbeiten</w:t>
            </w:r>
            <w:r w:rsidR="003C0F64">
              <w:t xml:space="preserve"> </w:t>
            </w:r>
            <w:r w:rsidR="008C3B3B">
              <w:t>der Sperlingsgasse in Duisburg-Wanheimerort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D3DD" w14:textId="77777777" w:rsidR="00D735C6" w:rsidRDefault="00D735C6">
      <w:r>
        <w:separator/>
      </w:r>
    </w:p>
    <w:p w14:paraId="15A6868D" w14:textId="77777777" w:rsidR="00D735C6" w:rsidRDefault="00D735C6"/>
    <w:p w14:paraId="30848AB8" w14:textId="77777777" w:rsidR="00D735C6" w:rsidRDefault="00D735C6"/>
  </w:endnote>
  <w:endnote w:type="continuationSeparator" w:id="0">
    <w:p w14:paraId="5C5894B7" w14:textId="77777777" w:rsidR="00D735C6" w:rsidRDefault="00D735C6">
      <w:r>
        <w:continuationSeparator/>
      </w:r>
    </w:p>
    <w:p w14:paraId="4D4E26CB" w14:textId="77777777" w:rsidR="00D735C6" w:rsidRDefault="00D735C6"/>
    <w:p w14:paraId="4A330C51" w14:textId="77777777" w:rsidR="00D735C6" w:rsidRDefault="00D735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A416" w14:textId="77777777" w:rsidR="00D735C6" w:rsidRDefault="00D735C6" w:rsidP="00026D23">
      <w:r>
        <w:separator/>
      </w:r>
    </w:p>
  </w:footnote>
  <w:footnote w:type="continuationSeparator" w:id="0">
    <w:p w14:paraId="3F173B9F" w14:textId="77777777" w:rsidR="00D735C6" w:rsidRDefault="00D735C6">
      <w:r>
        <w:continuationSeparator/>
      </w:r>
    </w:p>
    <w:p w14:paraId="79571A33" w14:textId="77777777" w:rsidR="00D735C6" w:rsidRDefault="00D735C6"/>
    <w:p w14:paraId="1D9515C2" w14:textId="77777777" w:rsidR="00D735C6" w:rsidRDefault="00D735C6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28E6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6F6890"/>
    <w:rsid w:val="00706FDC"/>
    <w:rsid w:val="00723D55"/>
    <w:rsid w:val="00724A78"/>
    <w:rsid w:val="00724CA7"/>
    <w:rsid w:val="00732EEA"/>
    <w:rsid w:val="00733C41"/>
    <w:rsid w:val="00734059"/>
    <w:rsid w:val="00734EDE"/>
    <w:rsid w:val="00735B00"/>
    <w:rsid w:val="00745C15"/>
    <w:rsid w:val="007531A1"/>
    <w:rsid w:val="00756C2D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C3B3B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349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0363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5C6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4F3C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738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85</cp:revision>
  <cp:lastPrinted>2024-07-15T07:21:00Z</cp:lastPrinted>
  <dcterms:created xsi:type="dcterms:W3CDTF">2022-01-27T14:34:00Z</dcterms:created>
  <dcterms:modified xsi:type="dcterms:W3CDTF">2026-08-31T10:54:00Z</dcterms:modified>
</cp:coreProperties>
</file>